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3755"/>
        <w:gridCol w:w="1243"/>
        <w:gridCol w:w="1291"/>
        <w:gridCol w:w="1527"/>
      </w:tblGrid>
      <w:tr w:rsidR="00C62C48" w:rsidRPr="008D329F" w:rsidTr="00FF14AB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:rsidR="00C62C48" w:rsidRPr="002F3F7B" w:rsidRDefault="00FF14AB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bookmarkStart w:id="0" w:name="_GoBack"/>
            <w:bookmarkEnd w:id="0"/>
            <w:r w:rsidRPr="00FF14A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ΑΡΧΙΤΕΚΤΟΝΩΝ ΜΗΧΑΝΙΚΩΝ-9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C62C4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</w:p>
        </w:tc>
      </w:tr>
      <w:tr w:rsidR="00C62C48" w:rsidRPr="008D329F" w:rsidTr="00447B07">
        <w:trPr>
          <w:trHeight w:val="667"/>
          <w:jc w:val="center"/>
        </w:trPr>
        <w:tc>
          <w:tcPr>
            <w:tcW w:w="1294" w:type="dxa"/>
            <w:shd w:val="clear" w:color="000000" w:fill="FFFF9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55" w:type="dxa"/>
            <w:shd w:val="clear" w:color="000000" w:fill="FFFF9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7" w:type="dxa"/>
            <w:shd w:val="clear" w:color="000000" w:fill="FFFF9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62C48" w:rsidRPr="008D329F" w:rsidTr="00447B07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62C48" w:rsidRPr="008D329F" w:rsidTr="00447B07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62C48" w:rsidRPr="008D329F" w:rsidTr="00447B07">
        <w:trPr>
          <w:trHeight w:val="436"/>
          <w:jc w:val="center"/>
        </w:trPr>
        <w:tc>
          <w:tcPr>
            <w:tcW w:w="1294" w:type="dxa"/>
            <w:shd w:val="clear" w:color="auto" w:fill="auto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C62C48" w:rsidRPr="001413AD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υψηλής επίδοσης</w:t>
            </w:r>
            <w:r w:rsidRPr="001413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(25.000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σελίδες) για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Lexmark</w:t>
            </w:r>
            <w:r w:rsidRPr="001413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MS</w:t>
            </w:r>
            <w:r w:rsidRPr="001413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817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dn</w:t>
            </w:r>
            <w:proofErr w:type="spellEnd"/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62C48" w:rsidRPr="008D329F" w:rsidTr="00447B07">
        <w:trPr>
          <w:trHeight w:val="578"/>
          <w:jc w:val="center"/>
        </w:trPr>
        <w:tc>
          <w:tcPr>
            <w:tcW w:w="1294" w:type="dxa"/>
            <w:shd w:val="clear" w:color="auto" w:fill="auto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C62C48" w:rsidRPr="001413AD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Κωδικός ανταλλακτικού: 53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 w:rsidRPr="001413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53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</w:t>
            </w:r>
            <w:r w:rsidRPr="001413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A</w:t>
            </w:r>
            <w:r w:rsidRPr="001413A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62C48" w:rsidRPr="008D329F" w:rsidTr="00447B07">
        <w:trPr>
          <w:trHeight w:val="336"/>
          <w:jc w:val="center"/>
        </w:trPr>
        <w:tc>
          <w:tcPr>
            <w:tcW w:w="1294" w:type="dxa"/>
            <w:shd w:val="clear" w:color="auto" w:fill="auto"/>
            <w:vAlign w:val="center"/>
            <w:hideMark/>
          </w:tcPr>
          <w:p w:rsidR="00C62C48" w:rsidRPr="002F3F7B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C62C48" w:rsidRPr="002F3F7B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:rsidR="00C62C48" w:rsidRPr="008D329F" w:rsidRDefault="00C62C48" w:rsidP="00447B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/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3FE"/>
    <w:rsid w:val="005F039E"/>
    <w:rsid w:val="007013FE"/>
    <w:rsid w:val="00C62C48"/>
    <w:rsid w:val="00FF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7A49E"/>
  <w15:chartTrackingRefBased/>
  <w15:docId w15:val="{05824F91-BCBA-40AF-8B88-65250FDAD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C48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9F764FC6</Template>
  <TotalTime>2</TotalTime>
  <Pages>1</Pages>
  <Words>48</Words>
  <Characters>262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2025-11-03T11:33:00Z</dcterms:created>
  <dcterms:modified xsi:type="dcterms:W3CDTF">2025-11-03T11:36:00Z</dcterms:modified>
</cp:coreProperties>
</file>